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FB66DC" w14:textId="77777777" w:rsidR="00B0432D" w:rsidRDefault="00B0432D" w:rsidP="002C4B32">
      <w:pPr>
        <w:tabs>
          <w:tab w:val="left" w:pos="5670"/>
        </w:tabs>
        <w:rPr>
          <w:rFonts w:ascii="Bliss 2 Light" w:hAnsi="Bliss 2 Light" w:cs="Arial"/>
        </w:rPr>
      </w:pPr>
    </w:p>
    <w:p w14:paraId="67A5CE27" w14:textId="77777777" w:rsidR="0019084B" w:rsidRDefault="0019084B" w:rsidP="002C4B32">
      <w:pPr>
        <w:tabs>
          <w:tab w:val="left" w:pos="5670"/>
        </w:tabs>
        <w:rPr>
          <w:rFonts w:ascii="Bliss 2 Light" w:hAnsi="Bliss 2 Light" w:cs="Arial"/>
        </w:rPr>
      </w:pPr>
    </w:p>
    <w:p w14:paraId="5EE28BE7" w14:textId="77777777" w:rsidR="0019084B" w:rsidRDefault="0019084B" w:rsidP="002C4B32">
      <w:pPr>
        <w:tabs>
          <w:tab w:val="left" w:pos="5670"/>
        </w:tabs>
        <w:rPr>
          <w:rFonts w:ascii="Bliss 2 Light" w:hAnsi="Bliss 2 Light" w:cs="Arial"/>
        </w:rPr>
      </w:pPr>
    </w:p>
    <w:p w14:paraId="341DFFAD" w14:textId="77777777" w:rsidR="0019084B" w:rsidRDefault="0019084B" w:rsidP="002C4B32">
      <w:pPr>
        <w:tabs>
          <w:tab w:val="left" w:pos="5670"/>
        </w:tabs>
        <w:rPr>
          <w:rFonts w:ascii="Bliss 2 Light" w:hAnsi="Bliss 2 Light" w:cs="Arial"/>
        </w:rPr>
      </w:pPr>
    </w:p>
    <w:p w14:paraId="7DE652C1" w14:textId="77777777" w:rsidR="00ED1FD7" w:rsidRDefault="00ED1FD7" w:rsidP="002C4B32">
      <w:pPr>
        <w:tabs>
          <w:tab w:val="left" w:pos="5670"/>
        </w:tabs>
        <w:rPr>
          <w:rFonts w:ascii="Bliss 2 Light" w:hAnsi="Bliss 2 Light" w:cs="Arial"/>
        </w:rPr>
      </w:pPr>
    </w:p>
    <w:p w14:paraId="00B3070A" w14:textId="77777777" w:rsidR="00CF5DC6" w:rsidRDefault="00CF5DC6" w:rsidP="002C4B32">
      <w:pPr>
        <w:tabs>
          <w:tab w:val="left" w:pos="5670"/>
        </w:tabs>
        <w:rPr>
          <w:rFonts w:ascii="Bliss 2 Light" w:hAnsi="Bliss 2 Light" w:cs="Arial"/>
        </w:rPr>
      </w:pPr>
    </w:p>
    <w:p w14:paraId="178DEC21" w14:textId="77777777" w:rsidR="00CF5DC6" w:rsidRDefault="00CF5DC6" w:rsidP="002C4B32">
      <w:pPr>
        <w:tabs>
          <w:tab w:val="left" w:pos="5670"/>
        </w:tabs>
        <w:rPr>
          <w:rFonts w:ascii="Bliss 2 Light" w:hAnsi="Bliss 2 Light" w:cs="Arial"/>
        </w:rPr>
      </w:pPr>
    </w:p>
    <w:p w14:paraId="684E284C" w14:textId="77777777" w:rsidR="00CF5DC6" w:rsidRDefault="00CF5DC6" w:rsidP="002C4B32">
      <w:pPr>
        <w:tabs>
          <w:tab w:val="left" w:pos="5670"/>
        </w:tabs>
        <w:rPr>
          <w:rFonts w:ascii="Bliss 2 Light" w:hAnsi="Bliss 2 Light" w:cs="Arial"/>
        </w:rPr>
      </w:pPr>
    </w:p>
    <w:p w14:paraId="008E7409" w14:textId="77777777" w:rsidR="00CF5DC6" w:rsidRDefault="00CF5DC6" w:rsidP="002C4B32">
      <w:pPr>
        <w:tabs>
          <w:tab w:val="left" w:pos="5670"/>
        </w:tabs>
        <w:rPr>
          <w:rFonts w:ascii="Bliss 2 Light" w:hAnsi="Bliss 2 Light" w:cs="Arial"/>
        </w:rPr>
      </w:pPr>
    </w:p>
    <w:p w14:paraId="3E7215E4" w14:textId="77777777" w:rsidR="00CF5DC6" w:rsidRPr="00F614EA" w:rsidRDefault="00CF5DC6" w:rsidP="00CF5DC6">
      <w:pPr>
        <w:rPr>
          <w:rFonts w:ascii="Bliss 2 Light" w:hAnsi="Bliss 2 Light" w:cs="Arial"/>
        </w:rPr>
      </w:pPr>
    </w:p>
    <w:p w14:paraId="39BEA67E" w14:textId="77777777" w:rsidR="00CF5DC6" w:rsidRPr="009531A1" w:rsidRDefault="00CF5DC6" w:rsidP="00CF5DC6">
      <w:pPr>
        <w:spacing w:line="240" w:lineRule="auto"/>
        <w:rPr>
          <w:rFonts w:ascii="Bliss 2 Light" w:hAnsi="Bliss 2 Light" w:cs="Arial"/>
          <w:b/>
          <w:sz w:val="28"/>
        </w:rPr>
      </w:pPr>
      <w:r w:rsidRPr="009531A1">
        <w:rPr>
          <w:rFonts w:ascii="Bliss 2 Light" w:hAnsi="Bliss 2 Light" w:cs="Arial"/>
          <w:b/>
          <w:sz w:val="28"/>
        </w:rPr>
        <w:t>Andrew Dakers – short biography</w:t>
      </w:r>
    </w:p>
    <w:p w14:paraId="6206015E" w14:textId="43C7E9F5" w:rsidR="00CF5DC6" w:rsidRPr="00104285" w:rsidRDefault="00CF5DC6" w:rsidP="00CF5DC6">
      <w:pPr>
        <w:spacing w:after="0" w:line="240" w:lineRule="auto"/>
        <w:rPr>
          <w:rFonts w:ascii="Bliss 2 Light" w:hAnsi="Bliss 2 Light" w:cs="Arial"/>
        </w:rPr>
      </w:pPr>
      <w:bookmarkStart w:id="0" w:name="_Hlk87817191"/>
      <w:r w:rsidRPr="009531A1">
        <w:rPr>
          <w:rFonts w:ascii="Bliss 2 Light" w:hAnsi="Bliss 2 Light" w:cs="Arial"/>
        </w:rPr>
        <w:t>Andrew Dakers is CEO of West London Business</w:t>
      </w:r>
      <w:r>
        <w:rPr>
          <w:rFonts w:ascii="Bliss 2 Light" w:hAnsi="Bliss 2 Light" w:cs="Arial"/>
        </w:rPr>
        <w:t xml:space="preserve"> and Park Royal Business Group</w:t>
      </w:r>
      <w:r w:rsidRPr="009531A1">
        <w:rPr>
          <w:rFonts w:ascii="Bliss 2 Light" w:hAnsi="Bliss 2 Light" w:cs="Arial"/>
        </w:rPr>
        <w:t xml:space="preserve">.  </w:t>
      </w:r>
      <w:r>
        <w:rPr>
          <w:rFonts w:ascii="Bliss 2 Light" w:hAnsi="Bliss 2 Light" w:cs="Arial"/>
        </w:rPr>
        <w:t xml:space="preserve">He is a member of the West London Institute of Technology Board, the University of West London Apprenticeships Board and Brunel University London Business School’s Advisory Board, as well as several local authority partnership boards.  </w:t>
      </w:r>
      <w:bookmarkStart w:id="1" w:name="_Hlk176198937"/>
      <w:r>
        <w:rPr>
          <w:rFonts w:ascii="Bliss 2 Light" w:hAnsi="Bliss 2 Light" w:cs="Arial"/>
        </w:rPr>
        <w:t xml:space="preserve">At West London Business Andrew has led the organisation’s transformation into one of the capital’s most pioneering business groups </w:t>
      </w:r>
      <w:r w:rsidR="00104285">
        <w:rPr>
          <w:rFonts w:ascii="Bliss 2 Light" w:hAnsi="Bliss 2 Light" w:cs="Arial"/>
        </w:rPr>
        <w:t>with initiatives including Green Business Action which is delivered across London</w:t>
      </w:r>
      <w:r>
        <w:rPr>
          <w:rFonts w:ascii="Bliss 2 Light" w:hAnsi="Bliss 2 Light" w:cs="Arial"/>
        </w:rPr>
        <w:t xml:space="preserve">.  </w:t>
      </w:r>
      <w:bookmarkEnd w:id="1"/>
      <w:r>
        <w:rPr>
          <w:rFonts w:ascii="Bliss 2 Light" w:hAnsi="Bliss 2 Light" w:cs="Arial"/>
        </w:rPr>
        <w:t xml:space="preserve">Andrew’s </w:t>
      </w:r>
      <w:r w:rsidRPr="009531A1">
        <w:rPr>
          <w:rFonts w:ascii="Bliss 2 Light" w:hAnsi="Bliss 2 Light" w:cs="Arial"/>
        </w:rPr>
        <w:t xml:space="preserve">career spans IT, change management, campaigning and public affairs, at organisations including the BBC, GSK and West London education business charity Spark!  He has also been a module leader for </w:t>
      </w:r>
      <w:r>
        <w:rPr>
          <w:rFonts w:ascii="Bliss 2 Light" w:hAnsi="Bliss 2 Light" w:cs="Arial"/>
        </w:rPr>
        <w:t xml:space="preserve">the University of </w:t>
      </w:r>
      <w:r w:rsidRPr="009531A1">
        <w:rPr>
          <w:rFonts w:ascii="Bliss 2 Light" w:hAnsi="Bliss 2 Light" w:cs="Arial"/>
        </w:rPr>
        <w:t xml:space="preserve">Bradford’s highly regarded international MBA programme.  Andrew has worked in Fiji, India, Uganda, UAE and the USA.  </w:t>
      </w:r>
      <w:r>
        <w:rPr>
          <w:rFonts w:ascii="Bliss 2 Light" w:hAnsi="Bliss 2 Light" w:cs="Arial"/>
        </w:rPr>
        <w:t xml:space="preserve">He is a </w:t>
      </w:r>
      <w:r w:rsidR="00104285">
        <w:rPr>
          <w:rFonts w:ascii="Bliss 2 Light" w:hAnsi="Bliss 2 Light" w:cs="Arial"/>
        </w:rPr>
        <w:t>F</w:t>
      </w:r>
      <w:r>
        <w:rPr>
          <w:rFonts w:ascii="Bliss 2 Light" w:hAnsi="Bliss 2 Light" w:cs="Arial"/>
        </w:rPr>
        <w:t xml:space="preserve">ellow of </w:t>
      </w:r>
      <w:r w:rsidRPr="009531A1">
        <w:rPr>
          <w:rFonts w:ascii="Bliss 2 Light" w:hAnsi="Bliss 2 Light" w:cs="Arial"/>
        </w:rPr>
        <w:t xml:space="preserve">the Institute of Corporate Responsibility &amp; </w:t>
      </w:r>
      <w:r w:rsidRPr="00104285">
        <w:rPr>
          <w:rFonts w:ascii="Bliss 2 Light" w:hAnsi="Bliss 2 Light" w:cs="Arial"/>
        </w:rPr>
        <w:t xml:space="preserve">Sustainability.  </w:t>
      </w:r>
      <w:bookmarkStart w:id="2" w:name="_Hlk176198733"/>
      <w:r w:rsidRPr="00104285">
        <w:rPr>
          <w:rFonts w:ascii="Bliss 2 Light" w:hAnsi="Bliss 2 Light" w:cs="Arial"/>
        </w:rPr>
        <w:t xml:space="preserve">Andrew occasionally </w:t>
      </w:r>
      <w:r w:rsidR="00104285" w:rsidRPr="00104285">
        <w:rPr>
          <w:rFonts w:ascii="Bliss 2 Light" w:hAnsi="Bliss 2 Light" w:cs="Arial"/>
        </w:rPr>
        <w:t>post</w:t>
      </w:r>
      <w:r w:rsidR="00104285">
        <w:rPr>
          <w:rFonts w:ascii="Bliss 2 Light" w:hAnsi="Bliss 2 Light" w:cs="Arial"/>
        </w:rPr>
        <w:t>s</w:t>
      </w:r>
      <w:r w:rsidR="00104285" w:rsidRPr="00104285">
        <w:rPr>
          <w:rFonts w:ascii="Bliss 2 Light" w:hAnsi="Bliss 2 Light" w:cs="Arial"/>
        </w:rPr>
        <w:t xml:space="preserve"> on social media </w:t>
      </w:r>
      <w:r w:rsidRPr="00104285">
        <w:rPr>
          <w:rFonts w:ascii="Bliss 2 Light" w:hAnsi="Bliss 2 Light" w:cs="Arial"/>
        </w:rPr>
        <w:t xml:space="preserve">at </w:t>
      </w:r>
      <w:bookmarkEnd w:id="0"/>
      <w:r w:rsidR="00104285" w:rsidRPr="00104285">
        <w:rPr>
          <w:rFonts w:ascii="Bliss 2 Light" w:hAnsi="Bliss 2 Light"/>
        </w:rPr>
        <w:fldChar w:fldCharType="begin"/>
      </w:r>
      <w:r w:rsidR="00104285" w:rsidRPr="00104285">
        <w:rPr>
          <w:rFonts w:ascii="Bliss 2 Light" w:hAnsi="Bliss 2 Light"/>
        </w:rPr>
        <w:instrText>HYPERLINK "https://bsky.app/profile/andrewdakers.bsky.social"</w:instrText>
      </w:r>
      <w:r w:rsidR="00104285" w:rsidRPr="00104285">
        <w:rPr>
          <w:rFonts w:ascii="Bliss 2 Light" w:hAnsi="Bliss 2 Light"/>
        </w:rPr>
      </w:r>
      <w:r w:rsidR="00104285" w:rsidRPr="00104285">
        <w:rPr>
          <w:rFonts w:ascii="Bliss 2 Light" w:hAnsi="Bliss 2 Light"/>
        </w:rPr>
        <w:fldChar w:fldCharType="separate"/>
      </w:r>
      <w:r w:rsidR="00104285" w:rsidRPr="00104285">
        <w:rPr>
          <w:rStyle w:val="Hyperlink"/>
          <w:rFonts w:ascii="Bliss 2 Light" w:hAnsi="Bliss 2 Light"/>
        </w:rPr>
        <w:t>https://bsky.app/profile/andrewdakers.bsky.social</w:t>
      </w:r>
      <w:r w:rsidR="00104285" w:rsidRPr="00104285">
        <w:rPr>
          <w:rFonts w:ascii="Bliss 2 Light" w:hAnsi="Bliss 2 Light"/>
        </w:rPr>
        <w:fldChar w:fldCharType="end"/>
      </w:r>
      <w:r w:rsidR="00104285" w:rsidRPr="00104285">
        <w:rPr>
          <w:rFonts w:ascii="Bliss 2 Light" w:hAnsi="Bliss 2 Light"/>
        </w:rPr>
        <w:t xml:space="preserve"> </w:t>
      </w:r>
    </w:p>
    <w:bookmarkEnd w:id="2"/>
    <w:p w14:paraId="1B6F6BEF" w14:textId="77777777" w:rsidR="00CF5DC6" w:rsidRPr="00104285" w:rsidRDefault="00CF5DC6" w:rsidP="00CF5DC6">
      <w:pPr>
        <w:spacing w:after="0" w:line="240" w:lineRule="auto"/>
        <w:rPr>
          <w:rFonts w:ascii="Bliss 2 Light" w:hAnsi="Bliss 2 Light" w:cs="Arial"/>
        </w:rPr>
      </w:pPr>
    </w:p>
    <w:p w14:paraId="1C8C822C" w14:textId="77777777" w:rsidR="00CF5DC6" w:rsidRPr="00104285" w:rsidRDefault="00CF5DC6" w:rsidP="00CF5DC6">
      <w:pPr>
        <w:rPr>
          <w:rFonts w:ascii="Bliss 2 Light" w:hAnsi="Bliss 2 Light" w:cs="Arial"/>
        </w:rPr>
      </w:pPr>
      <w:r w:rsidRPr="00104285">
        <w:rPr>
          <w:rFonts w:ascii="Bliss 2 Light" w:hAnsi="Bliss 2 Light" w:cs="Arial"/>
        </w:rPr>
        <w:t>ENDS</w:t>
      </w:r>
    </w:p>
    <w:p w14:paraId="5324DB8F" w14:textId="51F7476F" w:rsidR="0019084B" w:rsidRDefault="00CF5DC6" w:rsidP="00721466">
      <w:pPr>
        <w:rPr>
          <w:rFonts w:ascii="Bliss 2 Light" w:hAnsi="Bliss 2 Light" w:cs="Arial"/>
        </w:rPr>
      </w:pPr>
      <w:r>
        <w:rPr>
          <w:rFonts w:ascii="Bliss 2 Light" w:hAnsi="Bliss 2 Light" w:cs="Arial"/>
        </w:rPr>
        <w:t>[1</w:t>
      </w:r>
      <w:r w:rsidR="00104285">
        <w:rPr>
          <w:rFonts w:ascii="Bliss 2 Light" w:hAnsi="Bliss 2 Light" w:cs="Arial"/>
        </w:rPr>
        <w:t>49</w:t>
      </w:r>
      <w:r w:rsidRPr="009531A1">
        <w:rPr>
          <w:rFonts w:ascii="Bliss 2 Light" w:hAnsi="Bliss 2 Light" w:cs="Arial"/>
        </w:rPr>
        <w:t xml:space="preserve"> words]</w:t>
      </w:r>
    </w:p>
    <w:p w14:paraId="4807D6DD" w14:textId="77777777" w:rsidR="00B0432D" w:rsidRDefault="00B0432D" w:rsidP="00721466">
      <w:pPr>
        <w:rPr>
          <w:rFonts w:ascii="Bliss 2 Light" w:hAnsi="Bliss 2 Light" w:cs="Arial"/>
        </w:rPr>
      </w:pPr>
    </w:p>
    <w:p w14:paraId="6FCAB4EC" w14:textId="77777777" w:rsidR="00B0432D" w:rsidRDefault="00B0432D" w:rsidP="00721466">
      <w:pPr>
        <w:rPr>
          <w:rFonts w:ascii="Bliss 2 Light" w:hAnsi="Bliss 2 Light" w:cs="Arial"/>
        </w:rPr>
      </w:pPr>
    </w:p>
    <w:p w14:paraId="4E8BBD5E" w14:textId="77777777" w:rsidR="00B0432D" w:rsidRPr="00B0432D" w:rsidRDefault="00B0432D" w:rsidP="00721466">
      <w:pPr>
        <w:rPr>
          <w:rFonts w:ascii="Bliss 2 Light" w:hAnsi="Bliss 2 Light" w:cs="Arial"/>
        </w:rPr>
      </w:pPr>
    </w:p>
    <w:sectPr w:rsidR="00B0432D" w:rsidRPr="00B0432D" w:rsidSect="0019084B">
      <w:headerReference w:type="default" r:id="rId9"/>
      <w:footerReference w:type="default" r:id="rId10"/>
      <w:headerReference w:type="first" r:id="rId11"/>
      <w:footerReference w:type="first" r:id="rId12"/>
      <w:pgSz w:w="11906" w:h="16838"/>
      <w:pgMar w:top="1702" w:right="1440" w:bottom="2127" w:left="1440" w:header="851" w:footer="116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96B513" w14:textId="77777777" w:rsidR="00CF5DC6" w:rsidRDefault="00CF5DC6" w:rsidP="00723D3C">
      <w:pPr>
        <w:spacing w:after="0" w:line="240" w:lineRule="auto"/>
      </w:pPr>
      <w:r>
        <w:separator/>
      </w:r>
    </w:p>
  </w:endnote>
  <w:endnote w:type="continuationSeparator" w:id="0">
    <w:p w14:paraId="03FED48B" w14:textId="77777777" w:rsidR="00CF5DC6" w:rsidRDefault="00CF5DC6" w:rsidP="00723D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5448E8C5-4C11-4090-809E-9D238A419BB6}"/>
    <w:embedBold r:id="rId2" w:fontKey="{A338F6BB-8B27-424E-8E45-CE366E2D04D1}"/>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5E6349A8-AF31-43E7-A34F-2C6EA4ED677F}"/>
  </w:font>
  <w:font w:name="Bliss 2 Light">
    <w:altName w:val="Calibri"/>
    <w:panose1 w:val="00000000000000000000"/>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Bliss 2 Medium">
    <w:altName w:val="Calibri"/>
    <w:panose1 w:val="00000000000000000000"/>
    <w:charset w:val="00"/>
    <w:family w:val="modern"/>
    <w:notTrueType/>
    <w:pitch w:val="variable"/>
    <w:sig w:usb0="A00000AF" w:usb1="5000204B" w:usb2="00000000" w:usb3="00000000" w:csb0="0000009B" w:csb1="00000000"/>
  </w:font>
  <w:font w:name="Calibri Light">
    <w:panose1 w:val="020F0302020204030204"/>
    <w:charset w:val="00"/>
    <w:family w:val="swiss"/>
    <w:pitch w:val="variable"/>
    <w:sig w:usb0="E4002EFF" w:usb1="C200247B" w:usb2="00000009" w:usb3="00000000" w:csb0="000001FF" w:csb1="00000000"/>
    <w:embedRegular r:id="rId4" w:fontKey="{79C4053E-89DC-4C2B-AFCF-49A4A0A5F5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49E3F6" w14:textId="77777777" w:rsidR="002C4B32" w:rsidRPr="00B0432D" w:rsidRDefault="002C4B32" w:rsidP="002C4B32">
    <w:pPr>
      <w:pStyle w:val="Footer"/>
      <w:tabs>
        <w:tab w:val="clear" w:pos="4513"/>
        <w:tab w:val="left" w:pos="5812"/>
      </w:tabs>
      <w:rPr>
        <w:rFonts w:ascii="Bliss 2 Light" w:hAnsi="Bliss 2 Light"/>
        <w:color w:val="666666"/>
        <w:sz w:val="16"/>
        <w:szCs w:val="16"/>
      </w:rPr>
    </w:pPr>
  </w:p>
  <w:p w14:paraId="2FBB3267" w14:textId="77777777" w:rsidR="00156590" w:rsidRPr="004B4C7C" w:rsidRDefault="00156590" w:rsidP="00156590">
    <w:pPr>
      <w:rPr>
        <w:rFonts w:ascii="Bliss 2 Medium" w:hAnsi="Bliss 2 Medium" w:cs="Arial"/>
        <w:color w:val="666666"/>
        <w:sz w:val="32"/>
        <w:szCs w:val="20"/>
      </w:rPr>
    </w:pPr>
    <w:r w:rsidRPr="004B4C7C">
      <w:rPr>
        <w:rFonts w:ascii="Bliss 2 Medium" w:hAnsi="Bliss 2 Medium" w:cs="Arial"/>
        <w:color w:val="666666"/>
        <w:sz w:val="32"/>
        <w:szCs w:val="20"/>
      </w:rPr>
      <w:t>LEADERSHIP FOR THE WORLD’S MOST CONNECTED PLACE</w:t>
    </w:r>
  </w:p>
  <w:p w14:paraId="3B8971AF" w14:textId="77777777" w:rsidR="004B0B29" w:rsidRPr="00B0432D" w:rsidRDefault="004B0B29"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West London B</w:t>
    </w:r>
    <w:r w:rsidR="00E35790">
      <w:rPr>
        <w:rFonts w:ascii="Bliss 2 Light" w:hAnsi="Bliss 2 Light"/>
        <w:color w:val="666666"/>
        <w:sz w:val="16"/>
        <w:szCs w:val="16"/>
      </w:rPr>
      <w:t>usiness Ltd</w:t>
    </w:r>
  </w:p>
  <w:p w14:paraId="22DB1F5E" w14:textId="77777777" w:rsidR="00723D3C" w:rsidRPr="00B0432D" w:rsidRDefault="002C4B32"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 xml:space="preserve">Company limited by guarantee, registered in England number: </w:t>
    </w:r>
    <w:r w:rsidR="005863EC" w:rsidRPr="00B0432D">
      <w:rPr>
        <w:rFonts w:ascii="Bliss 2 Light" w:hAnsi="Bliss 2 Light"/>
        <w:color w:val="666666"/>
        <w:sz w:val="16"/>
        <w:szCs w:val="16"/>
      </w:rPr>
      <w:t>02934029</w:t>
    </w:r>
  </w:p>
  <w:p w14:paraId="4B4F15FD" w14:textId="77777777" w:rsidR="005863EC" w:rsidRPr="00B0432D" w:rsidRDefault="005863EC"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 xml:space="preserve">VAT registration number: </w:t>
    </w:r>
    <w:r w:rsidR="00721466" w:rsidRPr="00B0432D">
      <w:rPr>
        <w:rFonts w:ascii="Bliss 2 Light" w:hAnsi="Bliss 2 Light"/>
        <w:color w:val="666666"/>
        <w:sz w:val="16"/>
        <w:szCs w:val="16"/>
      </w:rPr>
      <w:t>674069512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B2673" w14:textId="77777777" w:rsidR="00B0432D" w:rsidRPr="00B0432D" w:rsidRDefault="00B0432D" w:rsidP="00B0432D">
    <w:pPr>
      <w:pStyle w:val="Footer"/>
      <w:tabs>
        <w:tab w:val="clear" w:pos="4513"/>
        <w:tab w:val="left" w:pos="5812"/>
      </w:tabs>
      <w:rPr>
        <w:rFonts w:ascii="Bliss 2 Light" w:hAnsi="Bliss 2 Light"/>
        <w:color w:val="666666"/>
        <w:sz w:val="16"/>
        <w:szCs w:val="16"/>
      </w:rPr>
    </w:pPr>
  </w:p>
  <w:p w14:paraId="317ED070" w14:textId="77777777" w:rsidR="00B0432D" w:rsidRPr="004B4C7C" w:rsidRDefault="00156590" w:rsidP="00B0432D">
    <w:pPr>
      <w:rPr>
        <w:rFonts w:ascii="Bliss 2 Medium" w:hAnsi="Bliss 2 Medium" w:cs="Arial"/>
        <w:color w:val="666666"/>
        <w:sz w:val="32"/>
        <w:szCs w:val="20"/>
      </w:rPr>
    </w:pPr>
    <w:r w:rsidRPr="004B4C7C">
      <w:rPr>
        <w:rFonts w:ascii="Bliss 2 Medium" w:hAnsi="Bliss 2 Medium" w:cs="Arial"/>
        <w:color w:val="666666"/>
        <w:sz w:val="32"/>
        <w:szCs w:val="20"/>
      </w:rPr>
      <w:t>LEADERSHIP FOR THE WORLD’S MOST CONNECTED PLACE</w:t>
    </w:r>
  </w:p>
  <w:p w14:paraId="690F172D"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West London B</w:t>
    </w:r>
    <w:r w:rsidR="00E35790">
      <w:rPr>
        <w:rFonts w:ascii="Bliss 2 Light" w:hAnsi="Bliss 2 Light"/>
        <w:color w:val="666666"/>
        <w:sz w:val="16"/>
        <w:szCs w:val="16"/>
      </w:rPr>
      <w:t>usiness Ltd</w:t>
    </w:r>
  </w:p>
  <w:p w14:paraId="02F905EC"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Company limited by guarantee, registered in England number: 02934029</w:t>
    </w:r>
  </w:p>
  <w:p w14:paraId="2664E9C8"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VAT registration number: 674069512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0C86B9" w14:textId="77777777" w:rsidR="00CF5DC6" w:rsidRDefault="00CF5DC6" w:rsidP="00723D3C">
      <w:pPr>
        <w:spacing w:after="0" w:line="240" w:lineRule="auto"/>
      </w:pPr>
      <w:r>
        <w:separator/>
      </w:r>
    </w:p>
  </w:footnote>
  <w:footnote w:type="continuationSeparator" w:id="0">
    <w:p w14:paraId="23BA8289" w14:textId="77777777" w:rsidR="00CF5DC6" w:rsidRDefault="00CF5DC6" w:rsidP="00723D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809D9" w14:textId="77777777" w:rsidR="00723D3C" w:rsidRDefault="00723D3C" w:rsidP="00723D3C">
    <w:pPr>
      <w:pStyle w:val="Header"/>
      <w:tabs>
        <w:tab w:val="clear" w:pos="4513"/>
        <w:tab w:val="left" w:pos="6237"/>
      </w:tabs>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F94AD5" w14:textId="77777777" w:rsidR="00B0432D" w:rsidRDefault="00156590">
    <w:pPr>
      <w:pStyle w:val="Header"/>
    </w:pPr>
    <w:r>
      <w:rPr>
        <w:noProof/>
        <w:lang w:eastAsia="en-GB"/>
      </w:rPr>
      <w:drawing>
        <wp:anchor distT="0" distB="0" distL="114300" distR="114300" simplePos="0" relativeHeight="251660288" behindDoc="0" locked="0" layoutInCell="1" allowOverlap="1" wp14:anchorId="31EFF36F" wp14:editId="5D5AAB7C">
          <wp:simplePos x="0" y="0"/>
          <wp:positionH relativeFrom="column">
            <wp:posOffset>4266928</wp:posOffset>
          </wp:positionH>
          <wp:positionV relativeFrom="paragraph">
            <wp:posOffset>174484</wp:posOffset>
          </wp:positionV>
          <wp:extent cx="1466816" cy="221356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LB_Lockup_Portrait_150RGB.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466816" cy="22135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432D">
      <w:rPr>
        <w:noProof/>
        <w:lang w:eastAsia="en-GB"/>
      </w:rPr>
      <mc:AlternateContent>
        <mc:Choice Requires="wps">
          <w:drawing>
            <wp:anchor distT="45720" distB="45720" distL="114300" distR="114300" simplePos="0" relativeHeight="251659264" behindDoc="1" locked="0" layoutInCell="1" allowOverlap="1" wp14:anchorId="7A719CCB" wp14:editId="73991566">
              <wp:simplePos x="0" y="0"/>
              <wp:positionH relativeFrom="column">
                <wp:posOffset>4267200</wp:posOffset>
              </wp:positionH>
              <wp:positionV relativeFrom="paragraph">
                <wp:posOffset>2500630</wp:posOffset>
              </wp:positionV>
              <wp:extent cx="165735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404620"/>
                      </a:xfrm>
                      <a:prstGeom prst="rect">
                        <a:avLst/>
                      </a:prstGeom>
                      <a:solidFill>
                        <a:srgbClr val="FFFFFF"/>
                      </a:solidFill>
                      <a:ln w="9525">
                        <a:noFill/>
                        <a:miter lim="800000"/>
                        <a:headEnd/>
                        <a:tailEnd/>
                      </a:ln>
                    </wps:spPr>
                    <wps:txbx>
                      <w:txbxContent>
                        <w:p w14:paraId="52D6DB6C"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T: 020 8607 2500</w:t>
                          </w:r>
                        </w:p>
                        <w:p w14:paraId="17AC9155"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E: info@westlondon.com</w:t>
                          </w:r>
                        </w:p>
                        <w:p w14:paraId="52502E36"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Twitter: @westlbusiness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A719CCB" id="_x0000_t202" coordsize="21600,21600" o:spt="202" path="m,l,21600r21600,l21600,xe">
              <v:stroke joinstyle="miter"/>
              <v:path gradientshapeok="t" o:connecttype="rect"/>
            </v:shapetype>
            <v:shape id="Text Box 2" o:spid="_x0000_s1026" type="#_x0000_t202" style="position:absolute;margin-left:336pt;margin-top:196.9pt;width:130.5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" stroked="f">
              <v:textbox style="mso-fit-shape-to-text:t">
                <w:txbxContent>
                  <w:p w14:paraId="52D6DB6C"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T: 020 8607 2500</w:t>
                    </w:r>
                  </w:p>
                  <w:p w14:paraId="17AC9155"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E: info@westlondon.com</w:t>
                    </w:r>
                  </w:p>
                  <w:p w14:paraId="52502E36" w14:textId="77777777" w:rsidR="00B0432D" w:rsidRPr="00CF3590" w:rsidRDefault="00B0432D" w:rsidP="00B0432D">
                    <w:pPr>
                      <w:spacing w:after="0"/>
                      <w:rPr>
                        <w:rFonts w:ascii="Bliss 2 Light" w:hAnsi="Bliss 2 Light" w:cs="Arial"/>
                        <w:color w:val="666666"/>
                        <w:sz w:val="20"/>
                        <w:szCs w:val="20"/>
                        <w:lang w:val="de-DE"/>
                      </w:rPr>
                    </w:pPr>
                    <w:r w:rsidRPr="00CF3590">
                      <w:rPr>
                        <w:rFonts w:ascii="Bliss 2 Light" w:hAnsi="Bliss 2 Light" w:cs="Arial"/>
                        <w:color w:val="666666"/>
                        <w:sz w:val="20"/>
                        <w:szCs w:val="20"/>
                        <w:lang w:val="de-DE"/>
                      </w:rPr>
                      <w:t>Twitter: @westlbusiness</w:t>
                    </w:r>
                  </w:p>
                </w:txbxContent>
              </v:textbox>
              <w10:wrap type="squar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embedTrueTypeFonts/>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DC6"/>
    <w:rsid w:val="00104285"/>
    <w:rsid w:val="00132C5D"/>
    <w:rsid w:val="00156590"/>
    <w:rsid w:val="00166F91"/>
    <w:rsid w:val="0019084B"/>
    <w:rsid w:val="001C6EC4"/>
    <w:rsid w:val="001F2B0D"/>
    <w:rsid w:val="00240A42"/>
    <w:rsid w:val="002C4B32"/>
    <w:rsid w:val="00362A5F"/>
    <w:rsid w:val="004066B2"/>
    <w:rsid w:val="004A39C4"/>
    <w:rsid w:val="004B0B29"/>
    <w:rsid w:val="004B4C7C"/>
    <w:rsid w:val="005863EC"/>
    <w:rsid w:val="005B62FC"/>
    <w:rsid w:val="0061664C"/>
    <w:rsid w:val="00643C07"/>
    <w:rsid w:val="006B1799"/>
    <w:rsid w:val="00721466"/>
    <w:rsid w:val="00723D3C"/>
    <w:rsid w:val="0082151C"/>
    <w:rsid w:val="00860784"/>
    <w:rsid w:val="00901AAF"/>
    <w:rsid w:val="009922CF"/>
    <w:rsid w:val="009D60C7"/>
    <w:rsid w:val="00A06881"/>
    <w:rsid w:val="00A27734"/>
    <w:rsid w:val="00B0432D"/>
    <w:rsid w:val="00BB1990"/>
    <w:rsid w:val="00BC0DBA"/>
    <w:rsid w:val="00CF3590"/>
    <w:rsid w:val="00CF5DC6"/>
    <w:rsid w:val="00D65C8C"/>
    <w:rsid w:val="00E35790"/>
    <w:rsid w:val="00ED1FD7"/>
    <w:rsid w:val="00ED5F07"/>
    <w:rsid w:val="00F27A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C92D04"/>
  <w15:chartTrackingRefBased/>
  <w15:docId w15:val="{7DB5DE67-3F0C-4DBE-948D-A44297CFF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5DC6"/>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3D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3D3C"/>
  </w:style>
  <w:style w:type="paragraph" w:styleId="Footer">
    <w:name w:val="footer"/>
    <w:basedOn w:val="Normal"/>
    <w:link w:val="FooterChar"/>
    <w:uiPriority w:val="99"/>
    <w:unhideWhenUsed/>
    <w:rsid w:val="00723D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3D3C"/>
  </w:style>
  <w:style w:type="character" w:styleId="Hyperlink">
    <w:name w:val="Hyperlink"/>
    <w:basedOn w:val="DefaultParagraphFont"/>
    <w:uiPriority w:val="99"/>
    <w:unhideWhenUsed/>
    <w:rsid w:val="00723D3C"/>
    <w:rPr>
      <w:color w:val="0563C1" w:themeColor="hyperlink"/>
      <w:u w:val="single"/>
    </w:rPr>
  </w:style>
  <w:style w:type="paragraph" w:styleId="BalloonText">
    <w:name w:val="Balloon Text"/>
    <w:basedOn w:val="Normal"/>
    <w:link w:val="BalloonTextChar"/>
    <w:uiPriority w:val="99"/>
    <w:semiHidden/>
    <w:unhideWhenUsed/>
    <w:rsid w:val="002C4B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B32"/>
    <w:rPr>
      <w:rFonts w:ascii="Segoe UI" w:hAnsi="Segoe UI" w:cs="Segoe UI"/>
      <w:sz w:val="18"/>
      <w:szCs w:val="18"/>
    </w:rPr>
  </w:style>
  <w:style w:type="character" w:styleId="UnresolvedMention">
    <w:name w:val="Unresolved Mention"/>
    <w:basedOn w:val="DefaultParagraphFont"/>
    <w:uiPriority w:val="99"/>
    <w:semiHidden/>
    <w:unhideWhenUsed/>
    <w:rsid w:val="001042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Z:\07%20-%20Communications\Logos%20and%20Corp%20Identity%20Templates\NEW%20BRAND%20ASSETS%202022\WLB%20letterhead%202022_WordTemplate\WLB%20letterhead_2022Update_v2.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a7003bd-8794-4c2e-aaa2-21d92ba7e38d">
      <Terms xmlns="http://schemas.microsoft.com/office/infopath/2007/PartnerControls"/>
    </lcf76f155ced4ddcb4097134ff3c332f>
    <TaxCatchAll xmlns="b2cab177-4c53-48df-803f-b4a05bff44e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789F7A609C54248923C440A63944AEF" ma:contentTypeVersion="17" ma:contentTypeDescription="Create a new document." ma:contentTypeScope="" ma:versionID="5930c6462f5c40df353b96d6006cff88">
  <xsd:schema xmlns:xsd="http://www.w3.org/2001/XMLSchema" xmlns:xs="http://www.w3.org/2001/XMLSchema" xmlns:p="http://schemas.microsoft.com/office/2006/metadata/properties" xmlns:ns2="b2cab177-4c53-48df-803f-b4a05bff44ef" xmlns:ns3="9a7003bd-8794-4c2e-aaa2-21d92ba7e38d" targetNamespace="http://schemas.microsoft.com/office/2006/metadata/properties" ma:root="true" ma:fieldsID="6b29563c80195a83a4ba7593ab267469" ns2:_="" ns3:_="">
    <xsd:import namespace="b2cab177-4c53-48df-803f-b4a05bff44ef"/>
    <xsd:import namespace="9a7003bd-8794-4c2e-aaa2-21d92ba7e38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cab177-4c53-48df-803f-b4a05bff44e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b2e9f161-ce18-4e52-abc3-a6ef08f82a24}" ma:internalName="TaxCatchAll" ma:showField="CatchAllData" ma:web="b2cab177-4c53-48df-803f-b4a05bff44e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a7003bd-8794-4c2e-aaa2-21d92ba7e38d"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f681b3f-2882-4259-9ba0-bc596b89a5c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A957B0-EB06-4DF1-ACA2-DC1CE754A45D}">
  <ds:schemaRefs>
    <ds:schemaRef ds:uri="http://schemas.microsoft.com/office/2006/metadata/properties"/>
    <ds:schemaRef ds:uri="http://schemas.microsoft.com/office/infopath/2007/PartnerControls"/>
    <ds:schemaRef ds:uri="9a7003bd-8794-4c2e-aaa2-21d92ba7e38d"/>
    <ds:schemaRef ds:uri="b2cab177-4c53-48df-803f-b4a05bff44ef"/>
  </ds:schemaRefs>
</ds:datastoreItem>
</file>

<file path=customXml/itemProps2.xml><?xml version="1.0" encoding="utf-8"?>
<ds:datastoreItem xmlns:ds="http://schemas.openxmlformats.org/officeDocument/2006/customXml" ds:itemID="{5833FF64-5C8A-4A3B-9B36-8B45D108A9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cab177-4c53-48df-803f-b4a05bff44ef"/>
    <ds:schemaRef ds:uri="9a7003bd-8794-4c2e-aaa2-21d92ba7e3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16F812-3123-4CA4-9C38-F176DF4E58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WLB letterhead_2022Update_v2.1</Template>
  <TotalTime>0</TotalTime>
  <Pages>1</Pages>
  <Words>174</Words>
  <Characters>997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Dakers</dc:creator>
  <cp:keywords/>
  <dc:description/>
  <cp:lastModifiedBy>Anastasia Witts</cp:lastModifiedBy>
  <cp:revision>3</cp:revision>
  <cp:lastPrinted>2015-09-10T04:38:00Z</cp:lastPrinted>
  <dcterms:created xsi:type="dcterms:W3CDTF">2024-09-02T18:49:00Z</dcterms:created>
  <dcterms:modified xsi:type="dcterms:W3CDTF">2024-09-10T14:26:00Z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0x010100D789F7A609C54248923C440A63944AEF</vt:lpwstr>
  </property>
  <property fmtid="{D5CDD505-2E9C-101B-9397-08002B2CF9AE}" pid="3" name="MediaServiceImageTags">
    <vt:lpwstr/>
  </property>
</Properties>
</file>